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37F" w:rsidRDefault="004B537F" w:rsidP="004B537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Christopher CLAY</w:t>
      </w:r>
      <w:r>
        <w:rPr>
          <w:rStyle w:val="Hyperlink"/>
          <w:color w:val="auto"/>
          <w:u w:val="none"/>
        </w:rPr>
        <w:t xml:space="preserve"> 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4B537F" w:rsidRDefault="004B537F" w:rsidP="004B537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Pickering, North Riding of Yorkshire. Gentleman.</w:t>
      </w:r>
    </w:p>
    <w:p w:rsidR="004B537F" w:rsidRDefault="004B537F" w:rsidP="004B537F">
      <w:pPr>
        <w:pStyle w:val="NoSpacing"/>
        <w:rPr>
          <w:rStyle w:val="Hyperlink"/>
          <w:color w:val="auto"/>
          <w:u w:val="none"/>
        </w:rPr>
      </w:pPr>
    </w:p>
    <w:p w:rsidR="004B537F" w:rsidRDefault="004B537F" w:rsidP="004B537F">
      <w:pPr>
        <w:pStyle w:val="NoSpacing"/>
        <w:rPr>
          <w:rStyle w:val="Hyperlink"/>
          <w:color w:val="auto"/>
          <w:u w:val="none"/>
        </w:rPr>
      </w:pPr>
    </w:p>
    <w:p w:rsidR="004B537F" w:rsidRDefault="004B537F" w:rsidP="004B537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Sir Thomas Percy(q.v.) and others brought a plaint of trespass and taking</w:t>
      </w:r>
    </w:p>
    <w:p w:rsidR="004B537F" w:rsidRDefault="004B537F" w:rsidP="004B537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against him.</w:t>
      </w:r>
    </w:p>
    <w:p w:rsidR="004B537F" w:rsidRDefault="004B537F" w:rsidP="004B537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4B537F" w:rsidRDefault="004B537F" w:rsidP="004B537F">
      <w:pPr>
        <w:pStyle w:val="NoSpacing"/>
        <w:rPr>
          <w:rStyle w:val="Hyperlink"/>
          <w:color w:val="auto"/>
          <w:u w:val="none"/>
        </w:rPr>
      </w:pPr>
    </w:p>
    <w:p w:rsidR="004B537F" w:rsidRDefault="004B537F" w:rsidP="004B537F">
      <w:pPr>
        <w:pStyle w:val="NoSpacing"/>
        <w:rPr>
          <w:rStyle w:val="Hyperlink"/>
          <w:color w:val="auto"/>
          <w:u w:val="none"/>
        </w:rPr>
      </w:pPr>
    </w:p>
    <w:p w:rsidR="004B537F" w:rsidRDefault="004B537F" w:rsidP="004B537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May 2016</w:t>
      </w:r>
    </w:p>
    <w:p w:rsidR="006B2F86" w:rsidRPr="00E71FC3" w:rsidRDefault="004B537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37F" w:rsidRDefault="004B537F" w:rsidP="00E71FC3">
      <w:pPr>
        <w:spacing w:after="0" w:line="240" w:lineRule="auto"/>
      </w:pPr>
      <w:r>
        <w:separator/>
      </w:r>
    </w:p>
  </w:endnote>
  <w:endnote w:type="continuationSeparator" w:id="0">
    <w:p w:rsidR="004B537F" w:rsidRDefault="004B53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37F" w:rsidRDefault="004B537F" w:rsidP="00E71FC3">
      <w:pPr>
        <w:spacing w:after="0" w:line="240" w:lineRule="auto"/>
      </w:pPr>
      <w:r>
        <w:separator/>
      </w:r>
    </w:p>
  </w:footnote>
  <w:footnote w:type="continuationSeparator" w:id="0">
    <w:p w:rsidR="004B537F" w:rsidRDefault="004B53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37F"/>
    <w:rsid w:val="001A7C09"/>
    <w:rsid w:val="004B537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5C0B04-B328-44E3-8367-838F2EB47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B53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2016-09-23T19:15:00Z</dcterms:created>
  <dcterms:modified xsi:type="dcterms:W3CDTF">2016-09-23T19:16:00Z</dcterms:modified>
</cp:coreProperties>
</file>